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B10" w:rsidRDefault="00E31B10" w:rsidP="005570C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E31B10" w:rsidRDefault="00E31B10" w:rsidP="005570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ЕЙСКОГО ГОРОДСКОГО ПОСЕЛЕНИЯ</w:t>
      </w:r>
    </w:p>
    <w:p w:rsidR="00E31B10" w:rsidRDefault="00E31B10" w:rsidP="005570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ЕЙСКОГО РАЙОНА</w:t>
      </w:r>
    </w:p>
    <w:p w:rsidR="00E31B10" w:rsidRDefault="00E31B10" w:rsidP="005570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1B10" w:rsidRDefault="00E31B10" w:rsidP="005570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E31B10" w:rsidRDefault="00E31B10" w:rsidP="00C26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1B10" w:rsidRDefault="00E31B10" w:rsidP="00C26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1B10" w:rsidRDefault="00E31B10" w:rsidP="005570CD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C26394">
        <w:rPr>
          <w:rFonts w:ascii="Times New Roman" w:hAnsi="Times New Roman"/>
          <w:b/>
          <w:sz w:val="28"/>
          <w:szCs w:val="28"/>
        </w:rPr>
        <w:t xml:space="preserve"> внесении изменени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C26394">
        <w:rPr>
          <w:rFonts w:ascii="Times New Roman" w:hAnsi="Times New Roman"/>
          <w:b/>
          <w:sz w:val="28"/>
          <w:szCs w:val="28"/>
        </w:rPr>
        <w:t xml:space="preserve"> в решение Совета  Ейского городского поселения Ейского района</w:t>
      </w:r>
      <w:r>
        <w:rPr>
          <w:rFonts w:ascii="Times New Roman" w:hAnsi="Times New Roman"/>
          <w:b/>
          <w:sz w:val="28"/>
          <w:szCs w:val="28"/>
        </w:rPr>
        <w:t xml:space="preserve"> от 26 ноября 2013 года № 61/2 </w:t>
      </w:r>
    </w:p>
    <w:p w:rsidR="00E31B10" w:rsidRDefault="00E31B10" w:rsidP="005570CD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"О муниципальном дорожном фонде Ейского городского поселения Ейского района" </w:t>
      </w:r>
    </w:p>
    <w:p w:rsidR="00E31B10" w:rsidRDefault="00E31B10" w:rsidP="00C26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1B10" w:rsidRDefault="00E31B10" w:rsidP="00C26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1B10" w:rsidRDefault="00E31B10" w:rsidP="00BC2EA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Уставом Ейского городского поселения Ейского района Совет Ейского городского поселения Ейского района  р е ш и л:</w:t>
      </w:r>
    </w:p>
    <w:p w:rsidR="00E31B10" w:rsidRDefault="00E31B10" w:rsidP="00BC2EAA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A43D47">
        <w:rPr>
          <w:rFonts w:ascii="Times New Roman" w:hAnsi="Times New Roman"/>
          <w:sz w:val="28"/>
          <w:szCs w:val="28"/>
        </w:rPr>
        <w:t xml:space="preserve">Внести </w:t>
      </w:r>
      <w:r>
        <w:rPr>
          <w:rFonts w:ascii="Times New Roman" w:hAnsi="Times New Roman"/>
          <w:sz w:val="28"/>
          <w:szCs w:val="28"/>
        </w:rPr>
        <w:t xml:space="preserve">изменение </w:t>
      </w:r>
      <w:r w:rsidRPr="00A43D47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приложение к </w:t>
      </w:r>
      <w:r w:rsidRPr="00A43D47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ю</w:t>
      </w:r>
      <w:r w:rsidRPr="00A43D47">
        <w:rPr>
          <w:rFonts w:ascii="Times New Roman" w:hAnsi="Times New Roman"/>
          <w:sz w:val="28"/>
          <w:szCs w:val="28"/>
        </w:rPr>
        <w:t xml:space="preserve"> Совета Ейского городско</w:t>
      </w:r>
      <w:r>
        <w:rPr>
          <w:rFonts w:ascii="Times New Roman" w:hAnsi="Times New Roman"/>
          <w:sz w:val="28"/>
          <w:szCs w:val="28"/>
        </w:rPr>
        <w:t>-</w:t>
      </w:r>
      <w:r w:rsidRPr="00A43D47">
        <w:rPr>
          <w:rFonts w:ascii="Times New Roman" w:hAnsi="Times New Roman"/>
          <w:sz w:val="28"/>
          <w:szCs w:val="28"/>
        </w:rPr>
        <w:t>го поселения Ейского района от 26 ноября 2013 года № 61/2</w:t>
      </w:r>
      <w:r>
        <w:rPr>
          <w:rFonts w:ascii="Times New Roman" w:hAnsi="Times New Roman"/>
          <w:sz w:val="28"/>
          <w:szCs w:val="28"/>
        </w:rPr>
        <w:t xml:space="preserve"> "</w:t>
      </w:r>
      <w:r w:rsidRPr="00A43D47">
        <w:rPr>
          <w:rFonts w:ascii="Times New Roman" w:hAnsi="Times New Roman"/>
          <w:sz w:val="28"/>
          <w:szCs w:val="28"/>
        </w:rPr>
        <w:t>О муниципальном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3D47">
        <w:rPr>
          <w:rFonts w:ascii="Times New Roman" w:hAnsi="Times New Roman"/>
          <w:sz w:val="28"/>
          <w:szCs w:val="28"/>
        </w:rPr>
        <w:t>дорожном фонде 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>", изложив  подпункт 8 пункта 2 в следующей редакции:</w:t>
      </w:r>
    </w:p>
    <w:p w:rsidR="00E31B10" w:rsidRDefault="00E31B10" w:rsidP="00BC2EAA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"8) от налога на доходы физических лиц в размере, определенном сметой доходов и расходов муниципального дорожного фонда Ейского городского поселения Ейского района, предусмотренной решением о бюджете Ейского городского поселения Ейского района  на очередной финансовый год и плановый период".</w:t>
      </w:r>
    </w:p>
    <w:p w:rsidR="00E31B10" w:rsidRPr="001A5BD7" w:rsidRDefault="00E31B10" w:rsidP="001A5BD7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A5BD7">
        <w:rPr>
          <w:rFonts w:ascii="Times New Roman" w:hAnsi="Times New Roman"/>
          <w:sz w:val="28"/>
          <w:szCs w:val="28"/>
        </w:rPr>
        <w:t>2. Признать утратившим силу решение Совета Ейского городского поселения Ейского района от 26 августа 2014 года № 73/1 "О внесении изменения в решение Совета  Ейского городского поселения Ейского района от 26 ноября 2013 года № 61/2 "О муниципальном дорожном фонде Ейского городского поселения Ейского района"</w:t>
      </w:r>
      <w:r>
        <w:rPr>
          <w:rFonts w:ascii="Times New Roman" w:hAnsi="Times New Roman"/>
          <w:sz w:val="28"/>
          <w:szCs w:val="28"/>
        </w:rPr>
        <w:t>.</w:t>
      </w:r>
      <w:r w:rsidRPr="001A5BD7">
        <w:rPr>
          <w:rFonts w:ascii="Times New Roman" w:hAnsi="Times New Roman"/>
          <w:sz w:val="28"/>
          <w:szCs w:val="28"/>
        </w:rPr>
        <w:t xml:space="preserve"> </w:t>
      </w:r>
    </w:p>
    <w:p w:rsidR="00E31B10" w:rsidRDefault="00E31B10" w:rsidP="00BC2EAA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Решение вступает в силу со дня его опубликования в газете "Приазовские степи".  </w:t>
      </w:r>
    </w:p>
    <w:p w:rsidR="00E31B10" w:rsidRDefault="00E31B10" w:rsidP="00937AA7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E31B10" w:rsidRPr="0084149C" w:rsidRDefault="00E31B10" w:rsidP="00937AA7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756"/>
        <w:gridCol w:w="2729"/>
        <w:gridCol w:w="3343"/>
      </w:tblGrid>
      <w:tr w:rsidR="00E31B10" w:rsidRPr="0084149C" w:rsidTr="00CA1921">
        <w:tc>
          <w:tcPr>
            <w:tcW w:w="3756" w:type="dxa"/>
          </w:tcPr>
          <w:p w:rsidR="00E31B10" w:rsidRPr="005F44FE" w:rsidRDefault="00E31B10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4FE">
              <w:rPr>
                <w:rFonts w:ascii="Times New Roman" w:hAnsi="Times New Roman"/>
                <w:sz w:val="28"/>
                <w:szCs w:val="28"/>
              </w:rPr>
              <w:t xml:space="preserve">Глава Ейского городского поселения Ейского района </w:t>
            </w:r>
          </w:p>
        </w:tc>
        <w:tc>
          <w:tcPr>
            <w:tcW w:w="2729" w:type="dxa"/>
          </w:tcPr>
          <w:p w:rsidR="00E31B10" w:rsidRPr="005F44FE" w:rsidRDefault="00E31B10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43" w:type="dxa"/>
          </w:tcPr>
          <w:p w:rsidR="00E31B10" w:rsidRPr="005F44FE" w:rsidRDefault="00E31B10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B10" w:rsidRPr="005F44FE" w:rsidRDefault="00E31B10" w:rsidP="00937AA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F44FE">
              <w:rPr>
                <w:rFonts w:ascii="Times New Roman" w:hAnsi="Times New Roman"/>
                <w:sz w:val="28"/>
                <w:szCs w:val="28"/>
              </w:rPr>
              <w:t>В.В.Кульков</w:t>
            </w:r>
          </w:p>
        </w:tc>
      </w:tr>
    </w:tbl>
    <w:p w:rsidR="00E31B10" w:rsidRDefault="00E31B10" w:rsidP="00937AA7">
      <w:pPr>
        <w:spacing w:after="0" w:line="240" w:lineRule="auto"/>
        <w:rPr>
          <w:rFonts w:ascii="Times New Roman" w:hAnsi="Times New Roman"/>
        </w:rPr>
      </w:pPr>
    </w:p>
    <w:p w:rsidR="00E31B10" w:rsidRPr="0084149C" w:rsidRDefault="00E31B10" w:rsidP="00937AA7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Look w:val="01E0"/>
      </w:tblPr>
      <w:tblGrid>
        <w:gridCol w:w="4608"/>
        <w:gridCol w:w="1886"/>
        <w:gridCol w:w="3334"/>
      </w:tblGrid>
      <w:tr w:rsidR="00E31B10" w:rsidRPr="0084149C" w:rsidTr="00CA1921">
        <w:trPr>
          <w:trHeight w:val="781"/>
        </w:trPr>
        <w:tc>
          <w:tcPr>
            <w:tcW w:w="4608" w:type="dxa"/>
          </w:tcPr>
          <w:p w:rsidR="00E31B10" w:rsidRPr="005F44FE" w:rsidRDefault="00E31B10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5F44FE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Pr="005F44FE">
              <w:rPr>
                <w:rFonts w:ascii="Times New Roman" w:hAnsi="Times New Roman"/>
                <w:sz w:val="28"/>
                <w:szCs w:val="28"/>
              </w:rPr>
              <w:t>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44FE">
              <w:rPr>
                <w:rFonts w:ascii="Times New Roman" w:hAnsi="Times New Roman"/>
                <w:sz w:val="28"/>
                <w:szCs w:val="28"/>
              </w:rPr>
              <w:t xml:space="preserve"> Ейского городского поселения Ейского района</w:t>
            </w:r>
          </w:p>
        </w:tc>
        <w:tc>
          <w:tcPr>
            <w:tcW w:w="1886" w:type="dxa"/>
          </w:tcPr>
          <w:p w:rsidR="00E31B10" w:rsidRPr="005F44FE" w:rsidRDefault="00E31B10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4" w:type="dxa"/>
          </w:tcPr>
          <w:p w:rsidR="00E31B10" w:rsidRPr="005F44FE" w:rsidRDefault="00E31B10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B10" w:rsidRPr="005F44FE" w:rsidRDefault="00E31B10" w:rsidP="00937AA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31B10" w:rsidRPr="005F44FE" w:rsidRDefault="00E31B10" w:rsidP="00937AA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Д.В.Казымов</w:t>
            </w:r>
          </w:p>
        </w:tc>
      </w:tr>
    </w:tbl>
    <w:p w:rsidR="00E31B10" w:rsidRDefault="00E31B10" w:rsidP="00937AA7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E31B10" w:rsidRDefault="00E31B10" w:rsidP="00937AA7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sectPr w:rsidR="00E31B10" w:rsidSect="005570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C4F28"/>
    <w:multiLevelType w:val="hybridMultilevel"/>
    <w:tmpl w:val="083EAA24"/>
    <w:lvl w:ilvl="0" w:tplc="2814FBA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72CF4C38"/>
    <w:multiLevelType w:val="hybridMultilevel"/>
    <w:tmpl w:val="1DFE0B30"/>
    <w:lvl w:ilvl="0" w:tplc="60EE18D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791B4B6E"/>
    <w:multiLevelType w:val="hybridMultilevel"/>
    <w:tmpl w:val="0234CE7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DED"/>
    <w:rsid w:val="000855D4"/>
    <w:rsid w:val="001557E6"/>
    <w:rsid w:val="00193DED"/>
    <w:rsid w:val="001A5BD7"/>
    <w:rsid w:val="001C71D2"/>
    <w:rsid w:val="002258AF"/>
    <w:rsid w:val="00400B53"/>
    <w:rsid w:val="004149FF"/>
    <w:rsid w:val="004F77BC"/>
    <w:rsid w:val="005570CD"/>
    <w:rsid w:val="005C45CC"/>
    <w:rsid w:val="005F44FE"/>
    <w:rsid w:val="00632358"/>
    <w:rsid w:val="007130DC"/>
    <w:rsid w:val="00756452"/>
    <w:rsid w:val="007D4E4B"/>
    <w:rsid w:val="0084149C"/>
    <w:rsid w:val="0085252E"/>
    <w:rsid w:val="009358CD"/>
    <w:rsid w:val="00937AA7"/>
    <w:rsid w:val="00A43D47"/>
    <w:rsid w:val="00AA40DC"/>
    <w:rsid w:val="00AC040D"/>
    <w:rsid w:val="00BA5432"/>
    <w:rsid w:val="00BC2EAA"/>
    <w:rsid w:val="00C26394"/>
    <w:rsid w:val="00C67AF1"/>
    <w:rsid w:val="00CA1921"/>
    <w:rsid w:val="00CF3CB2"/>
    <w:rsid w:val="00D8689B"/>
    <w:rsid w:val="00E31B10"/>
    <w:rsid w:val="00F85A7D"/>
    <w:rsid w:val="00FD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7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43D47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937A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1</Pages>
  <Words>228</Words>
  <Characters>1301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Елена</cp:lastModifiedBy>
  <cp:revision>12</cp:revision>
  <cp:lastPrinted>2014-07-07T05:48:00Z</cp:lastPrinted>
  <dcterms:created xsi:type="dcterms:W3CDTF">2014-07-02T08:03:00Z</dcterms:created>
  <dcterms:modified xsi:type="dcterms:W3CDTF">2014-12-17T07:28:00Z</dcterms:modified>
</cp:coreProperties>
</file>